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Cheltenham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Cheltenham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Cheltenham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Cheltenham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Cheltenham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Cheltenham are estimated to have a score of 1-2 on the PGSI (low-risk gambling), whilst </w:t>
      </w:r>
      <w:r w:rsidRPr="00773DF7">
        <w:rPr>
          <w:rFonts w:ascii="Libre Franklin Light" w:hAnsi="Libre Franklin Light" w:cs="Calibri Light"/>
          <w:b/>
          <w:bCs/>
          <w:color w:val="C45911" w:themeColor="accent2" w:themeShade="BF"/>
        </w:rPr>
        <w:t xml:space="preserve">3.6%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41.7% </w:t>
      </w:r>
      <w:r w:rsidRPr="004747BF">
        <w:rPr>
          <w:rFonts w:ascii="Libre Franklin Light" w:eastAsia="Times New Roman" w:hAnsi="Libre Franklin Light" w:cs="Calibri Light"/>
        </w:rPr>
        <w:t xml:space="preserve">of those respondents classified as PGSI 8+ in Cheltenham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Cheltenham is estimated to be </w:t>
      </w:r>
      <w:r w:rsidRPr="00773DF7">
        <w:rPr>
          <w:rFonts w:ascii="Libre Franklin Light" w:eastAsia="Times New Roman" w:hAnsi="Libre Franklin Light" w:cs="Calibri Light"/>
          <w:b/>
          <w:bCs/>
          <w:color w:val="C45911" w:themeColor="accent2" w:themeShade="BF"/>
        </w:rPr>
        <w:t xml:space="preserve">£2,287,611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Cheltenham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Cheltenham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Cheltenham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Cheltenham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helten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Cheltenham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helten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Cheltenham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Cheltenham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41.7%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helten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Cheltenham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26.5%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Cheltenham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Cheltenham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57.7%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Cheltenham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Cheltenham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Cheltenham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£2,287,611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Cheltenham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£37,261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£770,587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£55,202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£15,526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£28,464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£1,380,571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£2,287,611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Cheltenham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Cheltenham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Cheltenham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Cheltenham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8.6%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Cheltenham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Cheltenham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Cheltenham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Cheltenham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Cheltenham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8.6%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Cheltenham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Cheltenham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Cheltenham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65F1A2D-E2AC-4EAC-9115-90100CDAF7B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